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03F7E" w14:textId="27624FB6" w:rsidR="00843F8B" w:rsidRDefault="00843F8B" w:rsidP="00843F8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CRANFELD</w:t>
      </w:r>
      <w:r w:rsidR="00ED1546">
        <w:rPr>
          <w:rFonts w:cs="Times New Roman"/>
          <w:szCs w:val="24"/>
          <w:u w:val="single"/>
          <w:lang w:val="en-GB"/>
        </w:rPr>
        <w:t xml:space="preserve"> (CRANEFELD)</w:t>
      </w:r>
      <w:r>
        <w:rPr>
          <w:rFonts w:cs="Times New Roman"/>
          <w:szCs w:val="24"/>
          <w:lang w:val="en-GB"/>
        </w:rPr>
        <w:t xml:space="preserve">      (fl.1484)</w:t>
      </w:r>
    </w:p>
    <w:p w14:paraId="4EB0AD99" w14:textId="77777777" w:rsidR="00843F8B" w:rsidRDefault="00843F8B" w:rsidP="00843F8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Ware, Hertfordshire. Brasier.</w:t>
      </w:r>
    </w:p>
    <w:p w14:paraId="6B00A4EA" w14:textId="77777777" w:rsidR="00843F8B" w:rsidRDefault="00843F8B" w:rsidP="00843F8B">
      <w:pPr>
        <w:pStyle w:val="NoSpacing"/>
        <w:jc w:val="both"/>
        <w:rPr>
          <w:rFonts w:cs="Times New Roman"/>
          <w:szCs w:val="24"/>
          <w:lang w:val="en-GB"/>
        </w:rPr>
      </w:pPr>
    </w:p>
    <w:p w14:paraId="12C39926" w14:textId="77777777" w:rsidR="00843F8B" w:rsidRDefault="00843F8B" w:rsidP="00843F8B">
      <w:pPr>
        <w:pStyle w:val="NoSpacing"/>
        <w:jc w:val="both"/>
        <w:rPr>
          <w:rFonts w:cs="Times New Roman"/>
          <w:szCs w:val="24"/>
          <w:lang w:val="en-GB"/>
        </w:rPr>
      </w:pPr>
    </w:p>
    <w:p w14:paraId="74D70F42" w14:textId="77777777" w:rsidR="00843F8B" w:rsidRDefault="00843F8B" w:rsidP="00843F8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1484</w:t>
      </w:r>
      <w:r>
        <w:rPr>
          <w:rFonts w:cs="Times New Roman"/>
          <w:szCs w:val="24"/>
          <w:lang w:val="en-GB"/>
        </w:rPr>
        <w:tab/>
        <w:t>Thomas Temple, senior, of Aspley, Buckinghamshire(q.v.), brought a plaint</w:t>
      </w:r>
    </w:p>
    <w:p w14:paraId="7971499D" w14:textId="77777777" w:rsidR="00843F8B" w:rsidRDefault="00843F8B" w:rsidP="00843F8B">
      <w:pPr>
        <w:pStyle w:val="NoSpacing"/>
        <w:ind w:left="1440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debt against him, Peter Franflyk of Ware(q.v.) and John Rugwyn of Ware, Hertfordshire.</w:t>
      </w:r>
    </w:p>
    <w:p w14:paraId="0A2208F2" w14:textId="77777777" w:rsidR="00843F8B" w:rsidRDefault="00843F8B" w:rsidP="00843F8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6E49E1">
          <w:rPr>
            <w:rStyle w:val="Hyperlink"/>
            <w:rFonts w:cs="Times New Roman"/>
            <w:szCs w:val="24"/>
            <w:lang w:val="en-GB"/>
          </w:rPr>
          <w:t>https://waalt.uh.edu/index.php/CP40/887</w:t>
        </w:r>
      </w:hyperlink>
      <w:r>
        <w:rPr>
          <w:rFonts w:cs="Times New Roman"/>
          <w:szCs w:val="24"/>
          <w:lang w:val="en-GB"/>
        </w:rPr>
        <w:t xml:space="preserve"> )  [Hilary Term]</w:t>
      </w:r>
    </w:p>
    <w:p w14:paraId="22F68A86" w14:textId="77777777" w:rsidR="00ED1546" w:rsidRDefault="00ED1546" w:rsidP="00ED154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1485</w:t>
      </w:r>
      <w:r>
        <w:rPr>
          <w:rFonts w:cs="Times New Roman"/>
          <w:szCs w:val="24"/>
          <w:lang w:val="en-GB"/>
        </w:rPr>
        <w:tab/>
        <w:t>Thomas Temple, senior, of Aspley(q.v.), brought a plaint of debt against him,</w:t>
      </w:r>
    </w:p>
    <w:p w14:paraId="672CEBBA" w14:textId="77777777" w:rsidR="00ED1546" w:rsidRDefault="00ED1546" w:rsidP="00ED154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Peter Fanslik of Ware(q.v.) and John Rugwyn of Ware(q.v.).</w:t>
      </w:r>
    </w:p>
    <w:p w14:paraId="415C2F7D" w14:textId="77777777" w:rsidR="00ED1546" w:rsidRDefault="00ED1546" w:rsidP="00ED154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7" w:history="1">
        <w:r w:rsidRPr="00F46848">
          <w:rPr>
            <w:rStyle w:val="Hyperlink"/>
            <w:rFonts w:cs="Times New Roman"/>
            <w:szCs w:val="24"/>
            <w:lang w:val="en-GB"/>
          </w:rPr>
          <w:t>https://waalt.uh.edu/index.php/CP40/892</w:t>
        </w:r>
      </w:hyperlink>
      <w:r>
        <w:rPr>
          <w:rFonts w:cs="Times New Roman"/>
          <w:szCs w:val="24"/>
          <w:lang w:val="en-GB"/>
        </w:rPr>
        <w:t xml:space="preserve"> )  [Easter Term]</w:t>
      </w:r>
    </w:p>
    <w:p w14:paraId="5A55A70D" w14:textId="77777777" w:rsidR="00ED1546" w:rsidRDefault="00ED1546" w:rsidP="00843F8B">
      <w:pPr>
        <w:pStyle w:val="NoSpacing"/>
        <w:jc w:val="both"/>
        <w:rPr>
          <w:rFonts w:cs="Times New Roman"/>
          <w:szCs w:val="24"/>
          <w:lang w:val="en-GB"/>
        </w:rPr>
      </w:pPr>
    </w:p>
    <w:p w14:paraId="56BDD799" w14:textId="77777777" w:rsidR="00843F8B" w:rsidRDefault="00843F8B" w:rsidP="00843F8B">
      <w:pPr>
        <w:pStyle w:val="NoSpacing"/>
        <w:jc w:val="both"/>
        <w:rPr>
          <w:rFonts w:cs="Times New Roman"/>
          <w:szCs w:val="24"/>
          <w:lang w:val="en-GB"/>
        </w:rPr>
      </w:pPr>
    </w:p>
    <w:p w14:paraId="4C04DE73" w14:textId="77777777" w:rsidR="00843F8B" w:rsidRDefault="00843F8B" w:rsidP="00843F8B">
      <w:pPr>
        <w:pStyle w:val="NoSpacing"/>
        <w:jc w:val="both"/>
        <w:rPr>
          <w:rFonts w:cs="Times New Roman"/>
          <w:szCs w:val="24"/>
          <w:lang w:val="en-GB"/>
        </w:rPr>
      </w:pPr>
    </w:p>
    <w:p w14:paraId="71D6C1C2" w14:textId="77777777" w:rsidR="00843F8B" w:rsidRDefault="00843F8B" w:rsidP="00843F8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31 January 2024</w:t>
      </w:r>
    </w:p>
    <w:p w14:paraId="512AEA12" w14:textId="2A59F2D1" w:rsidR="00ED1546" w:rsidRDefault="00ED1546" w:rsidP="00843F8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  5 February 2024</w:t>
      </w:r>
    </w:p>
    <w:p w14:paraId="0911D36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8AF27" w14:textId="77777777" w:rsidR="00843F8B" w:rsidRDefault="00843F8B" w:rsidP="009139A6">
      <w:r>
        <w:separator/>
      </w:r>
    </w:p>
  </w:endnote>
  <w:endnote w:type="continuationSeparator" w:id="0">
    <w:p w14:paraId="3F5EA795" w14:textId="77777777" w:rsidR="00843F8B" w:rsidRDefault="00843F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223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4D9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41A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626E2" w14:textId="77777777" w:rsidR="00843F8B" w:rsidRDefault="00843F8B" w:rsidP="009139A6">
      <w:r>
        <w:separator/>
      </w:r>
    </w:p>
  </w:footnote>
  <w:footnote w:type="continuationSeparator" w:id="0">
    <w:p w14:paraId="1431F8C8" w14:textId="77777777" w:rsidR="00843F8B" w:rsidRDefault="00843F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38E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6705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2AC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F8B"/>
    <w:rsid w:val="000666E0"/>
    <w:rsid w:val="002510B7"/>
    <w:rsid w:val="005C130B"/>
    <w:rsid w:val="00826F5C"/>
    <w:rsid w:val="00843F8B"/>
    <w:rsid w:val="009139A6"/>
    <w:rsid w:val="009448BB"/>
    <w:rsid w:val="00947624"/>
    <w:rsid w:val="00A3176C"/>
    <w:rsid w:val="00AE65F8"/>
    <w:rsid w:val="00BA00AB"/>
    <w:rsid w:val="00CB4ED9"/>
    <w:rsid w:val="00EB3209"/>
    <w:rsid w:val="00ED1546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EADDD"/>
  <w15:chartTrackingRefBased/>
  <w15:docId w15:val="{BD8393A9-D9FF-4AE7-9935-8F1B8D15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43F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892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87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2024-01-31T15:33:00Z</dcterms:created>
  <dcterms:modified xsi:type="dcterms:W3CDTF">2024-02-05T10:38:00Z</dcterms:modified>
</cp:coreProperties>
</file>